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B6" w:rsidRPr="002963B9" w:rsidRDefault="00260FB6" w:rsidP="002963B9">
      <w:pPr>
        <w:rPr>
          <w:rFonts w:ascii="方正小标宋简体" w:eastAsia="方正小标宋简体"/>
          <w:sz w:val="24"/>
          <w:szCs w:val="24"/>
        </w:rPr>
      </w:pPr>
      <w:r w:rsidRPr="002963B9">
        <w:rPr>
          <w:rFonts w:ascii="方正小标宋简体" w:eastAsia="方正小标宋简体" w:hint="eastAsia"/>
          <w:sz w:val="24"/>
          <w:szCs w:val="24"/>
        </w:rPr>
        <w:t>附件</w:t>
      </w:r>
      <w:r w:rsidRPr="002963B9">
        <w:rPr>
          <w:rFonts w:ascii="方正小标宋简体" w:eastAsia="方正小标宋简体"/>
          <w:sz w:val="24"/>
          <w:szCs w:val="24"/>
        </w:rPr>
        <w:t>3</w:t>
      </w:r>
    </w:p>
    <w:p w:rsidR="00260FB6" w:rsidRDefault="00260FB6" w:rsidP="002963B9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关于做好</w:t>
      </w:r>
      <w:r>
        <w:rPr>
          <w:rFonts w:ascii="方正小标宋简体" w:eastAsia="方正小标宋简体"/>
          <w:sz w:val="36"/>
          <w:szCs w:val="36"/>
        </w:rPr>
        <w:t>2015</w:t>
      </w:r>
      <w:r>
        <w:rPr>
          <w:rFonts w:ascii="方正小标宋简体" w:eastAsia="方正小标宋简体" w:hint="eastAsia"/>
          <w:sz w:val="36"/>
          <w:szCs w:val="36"/>
        </w:rPr>
        <w:t>年秋季网络课程</w:t>
      </w:r>
    </w:p>
    <w:p w:rsidR="00260FB6" w:rsidRDefault="00260FB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int="eastAsia"/>
          <w:sz w:val="36"/>
          <w:szCs w:val="36"/>
        </w:rPr>
        <w:t>考核改革工作的通知</w:t>
      </w:r>
    </w:p>
    <w:p w:rsidR="00260FB6" w:rsidRDefault="00260FB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各教学点：</w:t>
      </w:r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为进一步推进教学综合改革，解决工学矛盾，探索适应网络环境下成人在职学习的课程学习评价方式，本学期将加大开放教育网络课程考核改革力度，将省开</w:t>
      </w:r>
      <w:r>
        <w:rPr>
          <w:rFonts w:ascii="仿宋_GB2312" w:eastAsia="仿宋_GB2312"/>
          <w:sz w:val="32"/>
          <w:szCs w:val="32"/>
        </w:rPr>
        <w:t>37</w:t>
      </w:r>
      <w:r>
        <w:rPr>
          <w:rFonts w:ascii="仿宋_GB2312" w:eastAsia="仿宋_GB2312" w:hint="eastAsia"/>
          <w:sz w:val="32"/>
          <w:szCs w:val="32"/>
        </w:rPr>
        <w:t>门课程进行网考。为保证学生顺利进行课程学习，现将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年秋季网络课程考核改革有关事宜通知如下：</w:t>
      </w:r>
    </w:p>
    <w:p w:rsidR="00260FB6" w:rsidRDefault="00260FB6" w:rsidP="002963B9">
      <w:pPr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一、每门课程要指定一名主辅导教师，如果选课学生较多可以安排多位辅导教师，一位教师也可兼任多门课程的辅导工作。</w:t>
      </w:r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二、按要求如实填写各门课程辅导教师的相关信息（详见附件），并于</w:t>
      </w:r>
      <w:r>
        <w:rPr>
          <w:rFonts w:ascii="仿宋_GB2312" w:eastAsia="仿宋_GB2312"/>
          <w:sz w:val="32"/>
          <w:szCs w:val="32"/>
        </w:rPr>
        <w:t xml:space="preserve">9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日前报省校教学处教学指导中心。</w:t>
      </w:r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三、辅导教师在省校审核合格后，可在省校教学平台（一体化栏目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申请对应课程的辅导教师资格，同时留存备份。各教学点要及时按照省校要求指导老师在教学平台注册，并联系教学指导中心及时审核通过，否则会无法开展教学工作。</w:t>
      </w:r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四、各位辅导老师要及时关注</w:t>
      </w:r>
      <w:r>
        <w:rPr>
          <w:rFonts w:ascii="仿宋_GB2312" w:eastAsia="仿宋_GB2312"/>
          <w:sz w:val="32"/>
          <w:szCs w:val="32"/>
        </w:rPr>
        <w:t>37</w:t>
      </w:r>
      <w:r>
        <w:rPr>
          <w:rFonts w:ascii="仿宋_GB2312" w:eastAsia="仿宋_GB2312" w:hint="eastAsia"/>
          <w:sz w:val="32"/>
          <w:szCs w:val="32"/>
        </w:rPr>
        <w:t>门网考课程试题的开启和关闭</w:t>
      </w:r>
      <w:r>
        <w:rPr>
          <w:rFonts w:ascii="仿宋_GB2312" w:eastAsia="仿宋_GB2312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详见省校课程考核改革文件），及时评阅试题，认真组织学生学习和测试。</w:t>
      </w:r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联系人：岳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亮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省校教学处教学指导中心主任</w:t>
      </w:r>
      <w:bookmarkStart w:id="0" w:name="_GoBack"/>
      <w:bookmarkEnd w:id="0"/>
    </w:p>
    <w:p w:rsidR="00260FB6" w:rsidRDefault="00260FB6" w:rsidP="002963B9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话：</w:t>
      </w:r>
      <w:r>
        <w:rPr>
          <w:rFonts w:ascii="仿宋_GB2312" w:eastAsia="仿宋_GB2312"/>
          <w:sz w:val="32"/>
          <w:szCs w:val="32"/>
        </w:rPr>
        <w:t>0431-85379187</w:t>
      </w:r>
    </w:p>
    <w:p w:rsidR="00260FB6" w:rsidRDefault="00260FB6" w:rsidP="002963B9">
      <w:pPr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箱</w:t>
      </w:r>
      <w:r>
        <w:rPr>
          <w:rFonts w:ascii="仿宋_GB2312" w:eastAsia="仿宋_GB2312"/>
          <w:sz w:val="32"/>
          <w:szCs w:val="32"/>
        </w:rPr>
        <w:t>:36448317@qq.com</w:t>
      </w:r>
    </w:p>
    <w:p w:rsidR="00260FB6" w:rsidRDefault="00260FB6">
      <w:pPr>
        <w:rPr>
          <w:rFonts w:ascii="仿宋_GB2312" w:eastAsia="仿宋_GB2312"/>
          <w:sz w:val="32"/>
          <w:szCs w:val="32"/>
        </w:rPr>
      </w:pPr>
    </w:p>
    <w:p w:rsidR="00260FB6" w:rsidRDefault="00260FB6">
      <w:pPr>
        <w:rPr>
          <w:rFonts w:ascii="仿宋_GB2312" w:eastAsia="仿宋_GB2312"/>
          <w:sz w:val="32"/>
          <w:szCs w:val="32"/>
        </w:rPr>
      </w:pPr>
    </w:p>
    <w:p w:rsidR="00260FB6" w:rsidRDefault="00260FB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</w:t>
      </w:r>
      <w:r>
        <w:rPr>
          <w:rFonts w:ascii="仿宋_GB2312" w:eastAsia="仿宋_GB2312" w:hint="eastAsia"/>
          <w:sz w:val="32"/>
          <w:szCs w:val="32"/>
        </w:rPr>
        <w:t>吉林广播电视大学</w:t>
      </w:r>
    </w:p>
    <w:p w:rsidR="00260FB6" w:rsidRDefault="00260FB6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9"/>
          <w:attr w:name="Year" w:val="2015"/>
        </w:smartTagPr>
        <w:r>
          <w:rPr>
            <w:rFonts w:ascii="仿宋_GB2312" w:eastAsia="仿宋_GB2312"/>
            <w:sz w:val="32"/>
            <w:szCs w:val="32"/>
          </w:rPr>
          <w:t>2015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9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18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</w:p>
    <w:p w:rsidR="00260FB6" w:rsidRDefault="00260FB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附件：</w:t>
      </w:r>
    </w:p>
    <w:p w:rsidR="00260FB6" w:rsidRDefault="00260FB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省开网考课程辅导教师信息表</w:t>
      </w:r>
    </w:p>
    <w:p w:rsidR="00260FB6" w:rsidRDefault="00260FB6">
      <w:pPr>
        <w:jc w:val="center"/>
        <w:rPr>
          <w:sz w:val="30"/>
          <w:szCs w:val="30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5"/>
        <w:gridCol w:w="1425"/>
        <w:gridCol w:w="1425"/>
        <w:gridCol w:w="1397"/>
        <w:gridCol w:w="1425"/>
        <w:gridCol w:w="1425"/>
      </w:tblGrid>
      <w:tr w:rsidR="00260FB6" w:rsidTr="00900481">
        <w:tc>
          <w:tcPr>
            <w:tcW w:w="1425" w:type="dxa"/>
            <w:vAlign w:val="center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  <w:r w:rsidRPr="00900481">
              <w:rPr>
                <w:rFonts w:hint="eastAsia"/>
                <w:sz w:val="30"/>
                <w:szCs w:val="30"/>
              </w:rPr>
              <w:t>教学点</w:t>
            </w:r>
            <w:r w:rsidRPr="00900481">
              <w:rPr>
                <w:rFonts w:ascii="宋体" w:hAnsi="宋体" w:hint="eastAsia"/>
                <w:sz w:val="30"/>
                <w:szCs w:val="30"/>
              </w:rPr>
              <w:t>★</w:t>
            </w:r>
          </w:p>
        </w:tc>
        <w:tc>
          <w:tcPr>
            <w:tcW w:w="1425" w:type="dxa"/>
            <w:vAlign w:val="center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  <w:r w:rsidRPr="00900481">
              <w:rPr>
                <w:rFonts w:hint="eastAsia"/>
                <w:sz w:val="30"/>
                <w:szCs w:val="30"/>
              </w:rPr>
              <w:t>课程名称</w:t>
            </w:r>
            <w:r w:rsidRPr="00900481">
              <w:rPr>
                <w:rFonts w:ascii="宋体" w:hAnsi="宋体" w:hint="eastAsia"/>
                <w:sz w:val="30"/>
                <w:szCs w:val="30"/>
              </w:rPr>
              <w:t>★</w:t>
            </w:r>
          </w:p>
        </w:tc>
        <w:tc>
          <w:tcPr>
            <w:tcW w:w="1425" w:type="dxa"/>
            <w:vAlign w:val="center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  <w:r w:rsidRPr="00900481">
              <w:rPr>
                <w:rFonts w:hint="eastAsia"/>
                <w:sz w:val="30"/>
                <w:szCs w:val="30"/>
              </w:rPr>
              <w:t>主辅导教师</w:t>
            </w:r>
            <w:r w:rsidRPr="00900481">
              <w:rPr>
                <w:rFonts w:ascii="宋体" w:hAnsi="宋体" w:hint="eastAsia"/>
                <w:sz w:val="30"/>
                <w:szCs w:val="30"/>
              </w:rPr>
              <w:t>★</w:t>
            </w:r>
          </w:p>
        </w:tc>
        <w:tc>
          <w:tcPr>
            <w:tcW w:w="1397" w:type="dxa"/>
            <w:vAlign w:val="center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  <w:r w:rsidRPr="00900481">
              <w:rPr>
                <w:rFonts w:hint="eastAsia"/>
                <w:sz w:val="30"/>
                <w:szCs w:val="30"/>
              </w:rPr>
              <w:t>省校教学平台用户名</w:t>
            </w:r>
            <w:r w:rsidRPr="00900481">
              <w:rPr>
                <w:rFonts w:ascii="宋体" w:hAnsi="宋体" w:hint="eastAsia"/>
                <w:sz w:val="30"/>
                <w:szCs w:val="30"/>
              </w:rPr>
              <w:t>★</w:t>
            </w:r>
          </w:p>
        </w:tc>
        <w:tc>
          <w:tcPr>
            <w:tcW w:w="1425" w:type="dxa"/>
            <w:vAlign w:val="center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  <w:r w:rsidRPr="00900481">
              <w:rPr>
                <w:rFonts w:hint="eastAsia"/>
                <w:sz w:val="30"/>
                <w:szCs w:val="30"/>
              </w:rPr>
              <w:t>辅导教师</w:t>
            </w:r>
          </w:p>
        </w:tc>
        <w:tc>
          <w:tcPr>
            <w:tcW w:w="1425" w:type="dxa"/>
            <w:vAlign w:val="center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  <w:r w:rsidRPr="00900481">
              <w:rPr>
                <w:rFonts w:hint="eastAsia"/>
                <w:sz w:val="30"/>
                <w:szCs w:val="30"/>
              </w:rPr>
              <w:t>省校教学平台</w:t>
            </w:r>
          </w:p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  <w:r w:rsidRPr="00900481">
              <w:rPr>
                <w:rFonts w:hint="eastAsia"/>
                <w:sz w:val="30"/>
                <w:szCs w:val="30"/>
              </w:rPr>
              <w:t>用户名</w:t>
            </w:r>
          </w:p>
        </w:tc>
      </w:tr>
      <w:tr w:rsidR="00260FB6" w:rsidTr="00900481"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</w:tr>
      <w:tr w:rsidR="00260FB6" w:rsidTr="00900481"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</w:tr>
      <w:tr w:rsidR="00260FB6" w:rsidTr="00900481"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</w:tr>
      <w:tr w:rsidR="00260FB6" w:rsidTr="00900481"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</w:tr>
      <w:tr w:rsidR="00260FB6" w:rsidTr="00900481"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</w:tr>
      <w:tr w:rsidR="00260FB6" w:rsidTr="00900481"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397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25" w:type="dxa"/>
          </w:tcPr>
          <w:p w:rsidR="00260FB6" w:rsidRPr="00900481" w:rsidRDefault="00260FB6" w:rsidP="00900481">
            <w:pPr>
              <w:jc w:val="center"/>
              <w:rPr>
                <w:sz w:val="30"/>
                <w:szCs w:val="30"/>
              </w:rPr>
            </w:pPr>
          </w:p>
        </w:tc>
      </w:tr>
    </w:tbl>
    <w:p w:rsidR="00260FB6" w:rsidRDefault="00260FB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注：</w:t>
      </w:r>
      <w:r>
        <w:rPr>
          <w:rFonts w:ascii="宋体" w:hAnsi="宋体" w:hint="eastAsia"/>
          <w:sz w:val="30"/>
          <w:szCs w:val="30"/>
        </w:rPr>
        <w:t>★代表必填项。已有省校教学平台用户名的教师直接填写即可。</w:t>
      </w:r>
    </w:p>
    <w:p w:rsidR="00260FB6" w:rsidRDefault="00260FB6">
      <w:pPr>
        <w:rPr>
          <w:rFonts w:ascii="仿宋_GB2312" w:eastAsia="仿宋_GB2312"/>
          <w:sz w:val="32"/>
          <w:szCs w:val="32"/>
        </w:rPr>
      </w:pPr>
    </w:p>
    <w:sectPr w:rsidR="00260FB6" w:rsidSect="00097B0F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FB6" w:rsidRDefault="00260FB6" w:rsidP="00097B0F">
      <w:r>
        <w:separator/>
      </w:r>
    </w:p>
  </w:endnote>
  <w:endnote w:type="continuationSeparator" w:id="1">
    <w:p w:rsidR="00260FB6" w:rsidRDefault="00260FB6" w:rsidP="00097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FB6" w:rsidRDefault="00260FB6">
    <w:pPr>
      <w:pStyle w:val="Footer"/>
      <w:jc w:val="center"/>
    </w:pPr>
    <w:fldSimple w:instr="PAGE   \* MERGEFORMAT">
      <w:r w:rsidRPr="002963B9">
        <w:rPr>
          <w:noProof/>
          <w:lang w:val="zh-CN"/>
        </w:rPr>
        <w:t>1</w:t>
      </w:r>
    </w:fldSimple>
  </w:p>
  <w:p w:rsidR="00260FB6" w:rsidRDefault="00260F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FB6" w:rsidRDefault="00260FB6" w:rsidP="00097B0F">
      <w:r>
        <w:separator/>
      </w:r>
    </w:p>
  </w:footnote>
  <w:footnote w:type="continuationSeparator" w:id="1">
    <w:p w:rsidR="00260FB6" w:rsidRDefault="00260FB6" w:rsidP="00097B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6F6"/>
    <w:rsid w:val="000046F6"/>
    <w:rsid w:val="00097B0F"/>
    <w:rsid w:val="000C5FB9"/>
    <w:rsid w:val="001175A3"/>
    <w:rsid w:val="001F497F"/>
    <w:rsid w:val="00221BE0"/>
    <w:rsid w:val="00244B70"/>
    <w:rsid w:val="00260FB6"/>
    <w:rsid w:val="002963B9"/>
    <w:rsid w:val="002C3EA8"/>
    <w:rsid w:val="002F0BAB"/>
    <w:rsid w:val="00391CC3"/>
    <w:rsid w:val="003C54AA"/>
    <w:rsid w:val="003C6BA8"/>
    <w:rsid w:val="004D704A"/>
    <w:rsid w:val="00502F53"/>
    <w:rsid w:val="00537DA4"/>
    <w:rsid w:val="00585758"/>
    <w:rsid w:val="005E142C"/>
    <w:rsid w:val="00603238"/>
    <w:rsid w:val="00671267"/>
    <w:rsid w:val="006D2C51"/>
    <w:rsid w:val="006E2FAC"/>
    <w:rsid w:val="0070287F"/>
    <w:rsid w:val="00753B62"/>
    <w:rsid w:val="00760CA3"/>
    <w:rsid w:val="00761EBC"/>
    <w:rsid w:val="007A02F5"/>
    <w:rsid w:val="007B08DC"/>
    <w:rsid w:val="007F7BD4"/>
    <w:rsid w:val="00843BDB"/>
    <w:rsid w:val="00852A9E"/>
    <w:rsid w:val="0088274A"/>
    <w:rsid w:val="00886B29"/>
    <w:rsid w:val="008E3CAD"/>
    <w:rsid w:val="00900481"/>
    <w:rsid w:val="00935BAB"/>
    <w:rsid w:val="00940E18"/>
    <w:rsid w:val="00A31E2E"/>
    <w:rsid w:val="00A41C65"/>
    <w:rsid w:val="00A42E82"/>
    <w:rsid w:val="00B01EC3"/>
    <w:rsid w:val="00B5095A"/>
    <w:rsid w:val="00B73622"/>
    <w:rsid w:val="00B9686D"/>
    <w:rsid w:val="00BD2042"/>
    <w:rsid w:val="00C318EB"/>
    <w:rsid w:val="00CA2843"/>
    <w:rsid w:val="00D40300"/>
    <w:rsid w:val="00D678E2"/>
    <w:rsid w:val="00E508D2"/>
    <w:rsid w:val="00E71DAC"/>
    <w:rsid w:val="00E9264F"/>
    <w:rsid w:val="00F073F1"/>
    <w:rsid w:val="00F1264E"/>
    <w:rsid w:val="00F940E5"/>
    <w:rsid w:val="03E766F4"/>
    <w:rsid w:val="073E1D5B"/>
    <w:rsid w:val="07F55F19"/>
    <w:rsid w:val="096D7D04"/>
    <w:rsid w:val="0FAF74CA"/>
    <w:rsid w:val="10E0563D"/>
    <w:rsid w:val="1BC34E9C"/>
    <w:rsid w:val="1F6E7EA0"/>
    <w:rsid w:val="318873D1"/>
    <w:rsid w:val="376D1B80"/>
    <w:rsid w:val="43A06C82"/>
    <w:rsid w:val="5F4E11E7"/>
    <w:rsid w:val="60D7326D"/>
    <w:rsid w:val="659A6D3E"/>
    <w:rsid w:val="69B12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7B0F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097B0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097B0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97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B0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97B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97B0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097B0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097B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108</Words>
  <Characters>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关于做好2015年秋季网络课程</dc:title>
  <dc:subject/>
  <dc:creator>Andy</dc:creator>
  <cp:keywords/>
  <dc:description/>
  <cp:lastModifiedBy>user</cp:lastModifiedBy>
  <cp:revision>2</cp:revision>
  <cp:lastPrinted>2015-09-09T07:29:00Z</cp:lastPrinted>
  <dcterms:created xsi:type="dcterms:W3CDTF">2015-09-10T00:31:00Z</dcterms:created>
  <dcterms:modified xsi:type="dcterms:W3CDTF">2015-09-21T05:51:00Z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